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F084A" w14:textId="77777777" w:rsidR="00BE1E5E" w:rsidRPr="009B4EC2" w:rsidRDefault="00BE1E5E">
      <w:pPr>
        <w:rPr>
          <w:sz w:val="2"/>
          <w:szCs w:val="2"/>
        </w:rPr>
        <w:sectPr w:rsidR="00BE1E5E" w:rsidRPr="009B4EC2" w:rsidSect="002F7223">
          <w:headerReference w:type="default" r:id="rId7"/>
          <w:footerReference w:type="default" r:id="rId8"/>
          <w:headerReference w:type="first" r:id="rId9"/>
          <w:pgSz w:w="11906" w:h="16838" w:code="9"/>
          <w:pgMar w:top="2893" w:right="849" w:bottom="1701" w:left="1418" w:header="709" w:footer="340" w:gutter="0"/>
          <w:cols w:space="708"/>
          <w:titlePg/>
          <w:docGrid w:linePitch="360"/>
        </w:sectPr>
      </w:pPr>
    </w:p>
    <w:tbl>
      <w:tblPr>
        <w:tblpPr w:leftFromText="141" w:rightFromText="141" w:vertAnchor="text" w:tblpX="-243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714"/>
      </w:tblGrid>
      <w:tr w:rsidR="00736CF6" w:rsidRPr="00F310EE" w14:paraId="1C3FCCF8" w14:textId="77777777" w:rsidTr="00F310EE">
        <w:trPr>
          <w:trHeight w:val="780"/>
        </w:trPr>
        <w:tc>
          <w:tcPr>
            <w:tcW w:w="4714" w:type="dxa"/>
            <w:shd w:val="clear" w:color="auto" w:fill="auto"/>
            <w:vAlign w:val="bottom"/>
          </w:tcPr>
          <w:p w14:paraId="7C6DD2E0" w14:textId="77777777" w:rsidR="00736CF6" w:rsidRPr="00F310EE" w:rsidRDefault="00736CF6" w:rsidP="00F310E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617D" w:rsidRPr="00F310EE" w14:paraId="71CB1192" w14:textId="77777777" w:rsidTr="00F310EE">
        <w:trPr>
          <w:trHeight w:val="1785"/>
        </w:trPr>
        <w:tc>
          <w:tcPr>
            <w:tcW w:w="4714" w:type="dxa"/>
            <w:shd w:val="clear" w:color="auto" w:fill="auto"/>
          </w:tcPr>
          <w:p w14:paraId="56A707A8" w14:textId="77777777" w:rsidR="00D50688" w:rsidRPr="00F310EE" w:rsidRDefault="002823C0" w:rsidP="00F310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310E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0DD8F65" w14:textId="77777777" w:rsidR="00D50688" w:rsidRPr="00F310EE" w:rsidRDefault="00D50688" w:rsidP="00F310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D30DF4" w14:textId="77777777" w:rsidR="00D50688" w:rsidRPr="00F310EE" w:rsidRDefault="0074473C" w:rsidP="00F310EE">
            <w:pPr>
              <w:rPr>
                <w:rFonts w:ascii="Arial" w:hAnsi="Arial" w:cs="Arial"/>
                <w:sz w:val="22"/>
                <w:szCs w:val="22"/>
              </w:rPr>
            </w:pPr>
            <w:r w:rsidRPr="00F310E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66DF644" w14:textId="77777777" w:rsidR="002D48D1" w:rsidRDefault="00EB3554" w:rsidP="002F7223">
      <w:pPr>
        <w:spacing w:before="600"/>
      </w:pPr>
      <w:r>
        <w:rPr>
          <w:rFonts w:ascii="Arial" w:hAnsi="Arial" w:cs="Arial"/>
          <w:sz w:val="22"/>
          <w:szCs w:val="22"/>
        </w:rPr>
        <w:br w:type="textWrapping" w:clear="all"/>
      </w:r>
    </w:p>
    <w:p w14:paraId="138D5BA8" w14:textId="77777777" w:rsidR="00145CBE" w:rsidRPr="009843D9" w:rsidRDefault="009843D9" w:rsidP="002D48D1">
      <w:pPr>
        <w:rPr>
          <w:rFonts w:ascii="Arial" w:hAnsi="Arial" w:cs="Arial"/>
          <w:b/>
        </w:rPr>
      </w:pPr>
      <w:r w:rsidRPr="009843D9">
        <w:rPr>
          <w:rFonts w:ascii="Arial" w:hAnsi="Arial" w:cs="Arial"/>
          <w:b/>
        </w:rPr>
        <w:t>Absolvent/in gesucht</w:t>
      </w:r>
      <w:r>
        <w:rPr>
          <w:rFonts w:ascii="Arial" w:hAnsi="Arial" w:cs="Arial"/>
          <w:b/>
        </w:rPr>
        <w:t>!</w:t>
      </w:r>
    </w:p>
    <w:p w14:paraId="3102046A" w14:textId="77777777" w:rsidR="008E4EBE" w:rsidRPr="009843D9" w:rsidRDefault="008E4EBE" w:rsidP="002D48D1">
      <w:pPr>
        <w:rPr>
          <w:rFonts w:ascii="Arial" w:hAnsi="Arial" w:cs="Arial"/>
        </w:rPr>
      </w:pPr>
    </w:p>
    <w:p w14:paraId="35701BD1" w14:textId="77777777" w:rsidR="009843D9" w:rsidRPr="009843D9" w:rsidRDefault="009843D9" w:rsidP="002F7223">
      <w:pPr>
        <w:jc w:val="both"/>
        <w:rPr>
          <w:rFonts w:ascii="Arial" w:hAnsi="Arial" w:cs="Arial"/>
        </w:rPr>
      </w:pPr>
      <w:r w:rsidRPr="009843D9">
        <w:rPr>
          <w:rFonts w:ascii="Arial" w:hAnsi="Arial" w:cs="Arial"/>
        </w:rPr>
        <w:t xml:space="preserve">Wir sind ein Marktfruchtbetrieb </w:t>
      </w:r>
      <w:proofErr w:type="spellStart"/>
      <w:r w:rsidR="002F7223">
        <w:rPr>
          <w:rFonts w:ascii="Arial" w:hAnsi="Arial" w:cs="Arial"/>
        </w:rPr>
        <w:t>xxxxxxxxxxxxxxxxxxx</w:t>
      </w:r>
      <w:proofErr w:type="spellEnd"/>
      <w:r>
        <w:rPr>
          <w:rFonts w:ascii="Arial" w:hAnsi="Arial" w:cs="Arial"/>
        </w:rPr>
        <w:t xml:space="preserve"> in der </w:t>
      </w:r>
      <w:r w:rsidRPr="009843D9">
        <w:rPr>
          <w:rFonts w:ascii="Arial" w:hAnsi="Arial" w:cs="Arial"/>
        </w:rPr>
        <w:t xml:space="preserve">Nähe von </w:t>
      </w:r>
      <w:proofErr w:type="spellStart"/>
      <w:r w:rsidR="002F7223">
        <w:rPr>
          <w:rFonts w:ascii="Arial" w:hAnsi="Arial" w:cs="Arial"/>
        </w:rPr>
        <w:t>xxxxxxxxxxxxxxxxxx</w:t>
      </w:r>
      <w:proofErr w:type="spellEnd"/>
      <w:r w:rsidRPr="009843D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9843D9">
        <w:rPr>
          <w:rFonts w:ascii="Arial" w:hAnsi="Arial" w:cs="Arial"/>
        </w:rPr>
        <w:t>Des</w:t>
      </w:r>
      <w:r>
        <w:rPr>
          <w:rFonts w:ascii="Arial" w:hAnsi="Arial" w:cs="Arial"/>
        </w:rPr>
        <w:t xml:space="preserve"> W</w:t>
      </w:r>
      <w:r w:rsidRPr="009843D9">
        <w:rPr>
          <w:rFonts w:ascii="Arial" w:hAnsi="Arial" w:cs="Arial"/>
        </w:rPr>
        <w:t xml:space="preserve">eiteren betreiben wir einen Hähnchenmastbetrieb in </w:t>
      </w:r>
      <w:proofErr w:type="spellStart"/>
      <w:r w:rsidR="002F7223">
        <w:rPr>
          <w:rFonts w:ascii="Arial" w:hAnsi="Arial" w:cs="Arial"/>
        </w:rPr>
        <w:t>xxxxxxxxxx</w:t>
      </w:r>
      <w:proofErr w:type="spellEnd"/>
      <w:r w:rsidRPr="009843D9">
        <w:rPr>
          <w:rFonts w:ascii="Arial" w:hAnsi="Arial" w:cs="Arial"/>
        </w:rPr>
        <w:t>.</w:t>
      </w:r>
    </w:p>
    <w:p w14:paraId="28E7FB71" w14:textId="77777777" w:rsidR="009843D9" w:rsidRDefault="009843D9" w:rsidP="002F7223">
      <w:pPr>
        <w:jc w:val="both"/>
        <w:rPr>
          <w:rFonts w:ascii="Arial" w:hAnsi="Arial" w:cs="Arial"/>
        </w:rPr>
      </w:pPr>
    </w:p>
    <w:p w14:paraId="66A5E1B6" w14:textId="77777777" w:rsidR="009843D9" w:rsidRPr="009843D9" w:rsidRDefault="009843D9" w:rsidP="002F7223">
      <w:pPr>
        <w:jc w:val="both"/>
        <w:rPr>
          <w:rFonts w:ascii="Arial" w:hAnsi="Arial" w:cs="Arial"/>
        </w:rPr>
      </w:pPr>
      <w:r w:rsidRPr="009843D9">
        <w:rPr>
          <w:rFonts w:ascii="Arial" w:hAnsi="Arial" w:cs="Arial"/>
        </w:rPr>
        <w:t xml:space="preserve">Die Betriebsgröße beträgt rund </w:t>
      </w:r>
      <w:r w:rsidR="002F7223">
        <w:rPr>
          <w:rFonts w:ascii="Arial" w:hAnsi="Arial" w:cs="Arial"/>
        </w:rPr>
        <w:t>xxx</w:t>
      </w:r>
      <w:r w:rsidRPr="009843D9">
        <w:rPr>
          <w:rFonts w:ascii="Arial" w:hAnsi="Arial" w:cs="Arial"/>
        </w:rPr>
        <w:t xml:space="preserve"> ha.</w:t>
      </w:r>
    </w:p>
    <w:p w14:paraId="04D0DDC9" w14:textId="77777777" w:rsidR="009843D9" w:rsidRPr="009843D9" w:rsidRDefault="009843D9" w:rsidP="002F7223">
      <w:pPr>
        <w:jc w:val="both"/>
        <w:rPr>
          <w:rFonts w:ascii="Arial" w:hAnsi="Arial" w:cs="Arial"/>
        </w:rPr>
      </w:pPr>
      <w:r w:rsidRPr="009843D9">
        <w:rPr>
          <w:rFonts w:ascii="Arial" w:hAnsi="Arial" w:cs="Arial"/>
        </w:rPr>
        <w:t xml:space="preserve">Der Firmensitz ist in </w:t>
      </w:r>
      <w:proofErr w:type="spellStart"/>
      <w:r w:rsidR="002F7223">
        <w:rPr>
          <w:rFonts w:ascii="Arial" w:hAnsi="Arial" w:cs="Arial"/>
        </w:rPr>
        <w:t>xxxxx</w:t>
      </w:r>
      <w:proofErr w:type="spellEnd"/>
      <w:r w:rsidRPr="009843D9">
        <w:rPr>
          <w:rFonts w:ascii="Arial" w:hAnsi="Arial" w:cs="Arial"/>
        </w:rPr>
        <w:t>.</w:t>
      </w:r>
    </w:p>
    <w:p w14:paraId="5BD91340" w14:textId="77777777" w:rsidR="009843D9" w:rsidRDefault="009843D9" w:rsidP="002F7223">
      <w:pPr>
        <w:jc w:val="both"/>
        <w:rPr>
          <w:rFonts w:ascii="Arial" w:hAnsi="Arial" w:cs="Arial"/>
        </w:rPr>
      </w:pPr>
    </w:p>
    <w:p w14:paraId="31C47709" w14:textId="77777777" w:rsidR="009843D9" w:rsidRPr="009843D9" w:rsidRDefault="009843D9" w:rsidP="002F72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Die </w:t>
      </w:r>
      <w:r w:rsidRPr="009843D9">
        <w:rPr>
          <w:rFonts w:ascii="Arial" w:hAnsi="Arial" w:cs="Arial"/>
        </w:rPr>
        <w:t>Anbaustruktur umfasst Getreide, Raps, Zuckerrüben, Kartoffeln, Leguminosen und Saatgutvermehrung.</w:t>
      </w:r>
    </w:p>
    <w:p w14:paraId="5917669D" w14:textId="77777777" w:rsidR="009843D9" w:rsidRDefault="009843D9" w:rsidP="002F7223">
      <w:pPr>
        <w:jc w:val="both"/>
        <w:rPr>
          <w:rFonts w:ascii="Arial" w:hAnsi="Arial" w:cs="Arial"/>
        </w:rPr>
      </w:pPr>
    </w:p>
    <w:p w14:paraId="71C886C6" w14:textId="77777777" w:rsidR="009843D9" w:rsidRPr="009843D9" w:rsidRDefault="009843D9" w:rsidP="002F72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Anzahl der Mitarbeiter: </w:t>
      </w:r>
      <w:r w:rsidRPr="009843D9">
        <w:rPr>
          <w:rFonts w:ascii="Arial" w:hAnsi="Arial" w:cs="Arial"/>
        </w:rPr>
        <w:t xml:space="preserve">18 </w:t>
      </w:r>
    </w:p>
    <w:p w14:paraId="34E74FCB" w14:textId="77777777" w:rsidR="009843D9" w:rsidRDefault="009843D9" w:rsidP="002F7223">
      <w:pPr>
        <w:jc w:val="both"/>
        <w:rPr>
          <w:rFonts w:ascii="Arial" w:hAnsi="Arial" w:cs="Arial"/>
        </w:rPr>
      </w:pPr>
    </w:p>
    <w:p w14:paraId="28ECEDF2" w14:textId="77777777" w:rsidR="002F7223" w:rsidRPr="009843D9" w:rsidRDefault="002F7223" w:rsidP="002F7223">
      <w:pPr>
        <w:jc w:val="both"/>
        <w:rPr>
          <w:rFonts w:ascii="Arial" w:hAnsi="Arial" w:cs="Arial"/>
        </w:rPr>
      </w:pPr>
    </w:p>
    <w:p w14:paraId="24713688" w14:textId="77777777" w:rsidR="009843D9" w:rsidRPr="009843D9" w:rsidRDefault="009843D9" w:rsidP="002F7223">
      <w:pPr>
        <w:jc w:val="both"/>
        <w:rPr>
          <w:rFonts w:ascii="Arial" w:hAnsi="Arial" w:cs="Arial"/>
        </w:rPr>
      </w:pPr>
      <w:r w:rsidRPr="009843D9">
        <w:rPr>
          <w:rFonts w:ascii="Arial" w:hAnsi="Arial" w:cs="Arial"/>
        </w:rPr>
        <w:t>Wir suchen einen Absolventen mit</w:t>
      </w:r>
    </w:p>
    <w:p w14:paraId="2645BC2D" w14:textId="77777777" w:rsidR="009843D9" w:rsidRPr="009843D9" w:rsidRDefault="009843D9" w:rsidP="002F722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9843D9">
        <w:rPr>
          <w:rFonts w:ascii="Arial" w:hAnsi="Arial" w:cs="Arial"/>
        </w:rPr>
        <w:t>guten bzw. sehr guten theoretischen Kenntnissen in der Pflanzenproduktion,</w:t>
      </w:r>
    </w:p>
    <w:p w14:paraId="5C50C9BC" w14:textId="77777777" w:rsidR="009843D9" w:rsidRPr="009843D9" w:rsidRDefault="009843D9" w:rsidP="002F722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9843D9">
        <w:rPr>
          <w:rFonts w:ascii="Arial" w:hAnsi="Arial" w:cs="Arial"/>
        </w:rPr>
        <w:t>guten Kenntnissen im Bereich Landtechnik,</w:t>
      </w:r>
    </w:p>
    <w:p w14:paraId="225824C3" w14:textId="77777777" w:rsidR="009843D9" w:rsidRPr="009843D9" w:rsidRDefault="009843D9" w:rsidP="002F722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9843D9">
        <w:rPr>
          <w:rFonts w:ascii="Arial" w:hAnsi="Arial" w:cs="Arial"/>
        </w:rPr>
        <w:t>praktische Kenntnisse und Fertigkeiten im Umgang mit moderner Landtechnik, GPS, Precision Farming,</w:t>
      </w:r>
    </w:p>
    <w:p w14:paraId="2A872329" w14:textId="77777777" w:rsidR="009843D9" w:rsidRPr="009843D9" w:rsidRDefault="009843D9" w:rsidP="002F722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9843D9">
        <w:rPr>
          <w:rFonts w:ascii="Arial" w:hAnsi="Arial" w:cs="Arial"/>
        </w:rPr>
        <w:t>hoher Einsatzbereitschaft und Leistungswillen,</w:t>
      </w:r>
    </w:p>
    <w:p w14:paraId="1D5C98F7" w14:textId="77777777" w:rsidR="009843D9" w:rsidRPr="009843D9" w:rsidRDefault="009843D9" w:rsidP="002F7223">
      <w:pPr>
        <w:jc w:val="both"/>
        <w:rPr>
          <w:rFonts w:ascii="Arial" w:hAnsi="Arial" w:cs="Arial"/>
        </w:rPr>
      </w:pPr>
    </w:p>
    <w:p w14:paraId="0464F0A2" w14:textId="77777777" w:rsidR="009843D9" w:rsidRDefault="009843D9" w:rsidP="002F7223">
      <w:pPr>
        <w:jc w:val="both"/>
        <w:rPr>
          <w:rFonts w:ascii="Arial" w:hAnsi="Arial" w:cs="Arial"/>
        </w:rPr>
      </w:pPr>
      <w:r w:rsidRPr="009843D9">
        <w:rPr>
          <w:rFonts w:ascii="Arial" w:hAnsi="Arial" w:cs="Arial"/>
        </w:rPr>
        <w:t xml:space="preserve">Einsatzziel: </w:t>
      </w:r>
    </w:p>
    <w:p w14:paraId="2F703378" w14:textId="77777777" w:rsidR="009843D9" w:rsidRPr="009843D9" w:rsidRDefault="009843D9" w:rsidP="002F7223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9843D9">
        <w:rPr>
          <w:rFonts w:ascii="Arial" w:hAnsi="Arial" w:cs="Arial"/>
        </w:rPr>
        <w:t>mittlere Leitungsebene, Leitung Pflanzenproduktion</w:t>
      </w:r>
      <w:r>
        <w:rPr>
          <w:rFonts w:ascii="Arial" w:hAnsi="Arial" w:cs="Arial"/>
        </w:rPr>
        <w:t xml:space="preserve">, </w:t>
      </w:r>
      <w:r w:rsidRPr="009843D9">
        <w:rPr>
          <w:rFonts w:ascii="Arial" w:hAnsi="Arial" w:cs="Arial"/>
        </w:rPr>
        <w:t>Umgang und Anleitung von Mitarbeitern</w:t>
      </w:r>
    </w:p>
    <w:p w14:paraId="7E735A68" w14:textId="77777777" w:rsidR="009843D9" w:rsidRDefault="009843D9" w:rsidP="002F7223">
      <w:pPr>
        <w:jc w:val="both"/>
        <w:rPr>
          <w:rFonts w:ascii="Arial" w:hAnsi="Arial" w:cs="Arial"/>
        </w:rPr>
      </w:pPr>
    </w:p>
    <w:p w14:paraId="2A60437D" w14:textId="77777777" w:rsidR="002F7223" w:rsidRPr="009843D9" w:rsidRDefault="002F7223" w:rsidP="002F7223">
      <w:pPr>
        <w:jc w:val="both"/>
        <w:rPr>
          <w:rFonts w:ascii="Arial" w:hAnsi="Arial" w:cs="Arial"/>
        </w:rPr>
      </w:pPr>
    </w:p>
    <w:p w14:paraId="4A09E80E" w14:textId="77777777" w:rsidR="009843D9" w:rsidRDefault="009843D9" w:rsidP="002F72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Bewerbungen schicken Sie bitte an: </w:t>
      </w:r>
    </w:p>
    <w:p w14:paraId="79182C29" w14:textId="77777777" w:rsidR="009843D9" w:rsidRDefault="009843D9" w:rsidP="002F7223">
      <w:pPr>
        <w:jc w:val="both"/>
        <w:rPr>
          <w:rFonts w:ascii="Arial" w:hAnsi="Arial" w:cs="Arial"/>
        </w:rPr>
      </w:pPr>
    </w:p>
    <w:p w14:paraId="2F63213F" w14:textId="77777777" w:rsidR="009843D9" w:rsidRDefault="002F7223" w:rsidP="002F7223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xxxx</w:t>
      </w:r>
      <w:proofErr w:type="spellEnd"/>
      <w:r w:rsidR="009843D9">
        <w:rPr>
          <w:rFonts w:ascii="Arial" w:hAnsi="Arial" w:cs="Arial"/>
        </w:rPr>
        <w:t xml:space="preserve"> Landwirtschaftliche Gesellschaft mbH</w:t>
      </w:r>
    </w:p>
    <w:p w14:paraId="08FF4D93" w14:textId="7E9E19DF" w:rsidR="00136BD1" w:rsidRDefault="00136BD1" w:rsidP="002F72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z.H. </w:t>
      </w:r>
      <w:proofErr w:type="spellStart"/>
      <w:r w:rsidR="002F7223">
        <w:rPr>
          <w:rFonts w:ascii="Arial" w:hAnsi="Arial" w:cs="Arial"/>
        </w:rPr>
        <w:t>xxxxxx</w:t>
      </w:r>
      <w:proofErr w:type="spellEnd"/>
    </w:p>
    <w:p w14:paraId="454FB228" w14:textId="77777777" w:rsidR="002F7223" w:rsidRDefault="002F7223" w:rsidP="002F7223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xxxxxx</w:t>
      </w:r>
      <w:proofErr w:type="spellEnd"/>
      <w:r>
        <w:rPr>
          <w:rFonts w:ascii="Arial" w:hAnsi="Arial" w:cs="Arial"/>
        </w:rPr>
        <w:t xml:space="preserve"> Str. 1</w:t>
      </w:r>
      <w:r w:rsidR="00136BD1">
        <w:rPr>
          <w:rFonts w:ascii="Arial" w:hAnsi="Arial" w:cs="Arial"/>
        </w:rPr>
        <w:t>39</w:t>
      </w:r>
    </w:p>
    <w:p w14:paraId="1D727363" w14:textId="77777777" w:rsidR="00181E4E" w:rsidRPr="002F7223" w:rsidRDefault="002F7223" w:rsidP="002F72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xx</w:t>
      </w:r>
      <w:r w:rsidR="00136BD1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xxx</w:t>
      </w:r>
    </w:p>
    <w:sectPr w:rsidR="00181E4E" w:rsidRPr="002F7223" w:rsidSect="002F7223">
      <w:type w:val="continuous"/>
      <w:pgSz w:w="11906" w:h="16838" w:code="9"/>
      <w:pgMar w:top="1508" w:right="1134" w:bottom="1134" w:left="1418" w:header="709" w:footer="9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FA83E" w14:textId="77777777" w:rsidR="00284F7F" w:rsidRDefault="00284F7F">
      <w:r>
        <w:separator/>
      </w:r>
    </w:p>
  </w:endnote>
  <w:endnote w:type="continuationSeparator" w:id="0">
    <w:p w14:paraId="7A4E53E3" w14:textId="77777777" w:rsidR="00284F7F" w:rsidRDefault="0028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rus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741EA" w14:textId="77777777" w:rsidR="00A95F7B" w:rsidRPr="00C13CBA" w:rsidRDefault="00A95F7B" w:rsidP="00C13CBA">
    <w:pPr>
      <w:tabs>
        <w:tab w:val="left" w:pos="1134"/>
      </w:tabs>
      <w:jc w:val="right"/>
      <w:rPr>
        <w:rFonts w:ascii="Arrus BT" w:hAnsi="Arrus BT"/>
        <w:sz w:val="16"/>
        <w:szCs w:val="16"/>
      </w:rPr>
    </w:pPr>
    <w:r w:rsidRPr="00C13CBA">
      <w:rPr>
        <w:rFonts w:ascii="Arrus BT" w:hAnsi="Arrus BT"/>
        <w:sz w:val="16"/>
        <w:szCs w:val="16"/>
      </w:rPr>
      <w:t xml:space="preserve">Seite </w:t>
    </w:r>
    <w:r w:rsidRPr="00C13CBA">
      <w:rPr>
        <w:rFonts w:ascii="Arrus BT" w:hAnsi="Arrus BT"/>
        <w:sz w:val="16"/>
        <w:szCs w:val="16"/>
      </w:rPr>
      <w:fldChar w:fldCharType="begin"/>
    </w:r>
    <w:r w:rsidRPr="00C13CBA">
      <w:rPr>
        <w:rFonts w:ascii="Arrus BT" w:hAnsi="Arrus BT"/>
        <w:sz w:val="16"/>
        <w:szCs w:val="16"/>
      </w:rPr>
      <w:instrText xml:space="preserve"> PAGE </w:instrText>
    </w:r>
    <w:r w:rsidRPr="00C13CBA">
      <w:rPr>
        <w:rFonts w:ascii="Arrus BT" w:hAnsi="Arrus BT"/>
        <w:sz w:val="16"/>
        <w:szCs w:val="16"/>
      </w:rPr>
      <w:fldChar w:fldCharType="separate"/>
    </w:r>
    <w:r w:rsidR="002F7223">
      <w:rPr>
        <w:rFonts w:ascii="Arrus BT" w:hAnsi="Arrus BT"/>
        <w:noProof/>
        <w:sz w:val="16"/>
        <w:szCs w:val="16"/>
      </w:rPr>
      <w:t>2</w:t>
    </w:r>
    <w:r w:rsidRPr="00C13CBA">
      <w:rPr>
        <w:rFonts w:ascii="Arrus BT" w:hAnsi="Arrus BT"/>
        <w:sz w:val="16"/>
        <w:szCs w:val="16"/>
      </w:rPr>
      <w:fldChar w:fldCharType="end"/>
    </w:r>
    <w:r w:rsidRPr="00C13CBA">
      <w:rPr>
        <w:rFonts w:ascii="Arrus BT" w:hAnsi="Arrus BT"/>
        <w:sz w:val="16"/>
        <w:szCs w:val="16"/>
      </w:rPr>
      <w:t xml:space="preserve"> von </w:t>
    </w:r>
    <w:r w:rsidRPr="00C13CBA">
      <w:rPr>
        <w:rFonts w:ascii="Arrus BT" w:hAnsi="Arrus BT"/>
        <w:sz w:val="16"/>
        <w:szCs w:val="16"/>
      </w:rPr>
      <w:fldChar w:fldCharType="begin"/>
    </w:r>
    <w:r w:rsidRPr="00C13CBA">
      <w:rPr>
        <w:rFonts w:ascii="Arrus BT" w:hAnsi="Arrus BT"/>
        <w:sz w:val="16"/>
        <w:szCs w:val="16"/>
      </w:rPr>
      <w:instrText xml:space="preserve"> NUMPAGES </w:instrText>
    </w:r>
    <w:r w:rsidRPr="00C13CBA">
      <w:rPr>
        <w:rFonts w:ascii="Arrus BT" w:hAnsi="Arrus BT"/>
        <w:sz w:val="16"/>
        <w:szCs w:val="16"/>
      </w:rPr>
      <w:fldChar w:fldCharType="separate"/>
    </w:r>
    <w:r w:rsidR="002F7223">
      <w:rPr>
        <w:rFonts w:ascii="Arrus BT" w:hAnsi="Arrus BT"/>
        <w:noProof/>
        <w:sz w:val="16"/>
        <w:szCs w:val="16"/>
      </w:rPr>
      <w:t>2</w:t>
    </w:r>
    <w:r w:rsidRPr="00C13CBA">
      <w:rPr>
        <w:rFonts w:ascii="Arrus BT" w:hAnsi="Arrus BT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F5A0A" w14:textId="77777777" w:rsidR="00284F7F" w:rsidRDefault="00284F7F">
      <w:r>
        <w:separator/>
      </w:r>
    </w:p>
  </w:footnote>
  <w:footnote w:type="continuationSeparator" w:id="0">
    <w:p w14:paraId="60152CBC" w14:textId="77777777" w:rsidR="00284F7F" w:rsidRDefault="0028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CAC8D" w14:textId="77777777" w:rsidR="00A95F7B" w:rsidRPr="00F558BC" w:rsidRDefault="00A95F7B" w:rsidP="00F558BC">
    <w:pPr>
      <w:pStyle w:val="Kopfzeile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E8F33" w14:textId="77777777" w:rsidR="00A95F7B" w:rsidRPr="000A26FF" w:rsidRDefault="00DB7335">
    <w:pPr>
      <w:pStyle w:val="Kopfzeile"/>
      <w:rPr>
        <w:sz w:val="22"/>
        <w:szCs w:val="22"/>
      </w:rPr>
    </w:pPr>
    <w:r w:rsidRPr="000A26FF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1BD9886" wp14:editId="61910C4B">
              <wp:simplePos x="0" y="0"/>
              <wp:positionH relativeFrom="column">
                <wp:posOffset>-360680</wp:posOffset>
              </wp:positionH>
              <wp:positionV relativeFrom="paragraph">
                <wp:posOffset>1170940</wp:posOffset>
              </wp:positionV>
              <wp:extent cx="3514725" cy="227965"/>
              <wp:effectExtent l="1270" t="0" r="0" b="127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14725" cy="227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9EEC9E" w14:textId="77777777" w:rsidR="00A95F7B" w:rsidRPr="000A26FF" w:rsidRDefault="00EF5E30" w:rsidP="00CD617D">
                          <w:pPr>
                            <w:rPr>
                              <w:b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  </w:t>
                          </w:r>
                          <w:r w:rsidR="002F7223">
                            <w:rPr>
                              <w:b/>
                              <w:sz w:val="16"/>
                              <w:szCs w:val="16"/>
                              <w:u w:val="single"/>
                            </w:rPr>
                            <w:t>XXXXXXXXXXXXXXXX</w:t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28.4pt;margin-top:92.2pt;width:276.75pt;height:17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" filled="f" stroked="f">
              <v:textbox inset="1mm,1mm,1mm,1mm">
                <w:txbxContent>
                  <w:p w:rsidR="00A95F7B" w:rsidRPr="000A26FF" w:rsidRDefault="00EF5E30" w:rsidP="00CD617D">
                    <w:pPr>
                      <w:rPr>
                        <w:b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    </w:t>
                    </w:r>
                    <w:r w:rsidR="002F7223">
                      <w:rPr>
                        <w:b/>
                        <w:sz w:val="16"/>
                        <w:szCs w:val="16"/>
                        <w:u w:val="single"/>
                      </w:rPr>
                      <w:t>XXXXXXXXXXXXXXXX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917B42" wp14:editId="2C324D92">
              <wp:simplePos x="0" y="0"/>
              <wp:positionH relativeFrom="column">
                <wp:posOffset>3606800</wp:posOffset>
              </wp:positionH>
              <wp:positionV relativeFrom="paragraph">
                <wp:posOffset>739140</wp:posOffset>
              </wp:positionV>
              <wp:extent cx="2576830" cy="2800985"/>
              <wp:effectExtent l="0" t="0" r="0" b="3175"/>
              <wp:wrapNone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6830" cy="2800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0C7C7C" w14:textId="64E8FB3F" w:rsidR="00A95F7B" w:rsidRPr="002F7D35" w:rsidRDefault="002F7223">
                          <w:pPr>
                            <w:rPr>
                              <w:rFonts w:ascii="Arrus BT" w:hAnsi="Arrus BT"/>
                              <w:color w:val="186618"/>
                            </w:rPr>
                          </w:pPr>
                          <w:r>
                            <w:rPr>
                              <w:rFonts w:ascii="Arrus BT" w:hAnsi="Arrus BT"/>
                              <w:b/>
                              <w:color w:val="186618"/>
                              <w:sz w:val="36"/>
                              <w:szCs w:val="36"/>
                            </w:rPr>
                            <w:t xml:space="preserve">Grüne </w:t>
                          </w:r>
                          <w:r w:rsidR="000F1E86">
                            <w:rPr>
                              <w:rFonts w:ascii="Arrus BT" w:hAnsi="Arrus BT"/>
                              <w:b/>
                              <w:color w:val="186618"/>
                              <w:sz w:val="36"/>
                              <w:szCs w:val="36"/>
                            </w:rPr>
                            <w:t>Wege</w:t>
                          </w:r>
                        </w:p>
                        <w:p w14:paraId="03105401" w14:textId="77777777" w:rsidR="00A95F7B" w:rsidRPr="002F7D35" w:rsidRDefault="002F7223">
                          <w:pPr>
                            <w:rPr>
                              <w:rFonts w:ascii="Arrus BT" w:hAnsi="Arrus BT"/>
                              <w:color w:val="186618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rus BT" w:hAnsi="Arrus BT"/>
                              <w:color w:val="186618"/>
                              <w:sz w:val="20"/>
                              <w:szCs w:val="20"/>
                            </w:rPr>
                            <w:t>Agrarbetrieb e.G.</w:t>
                          </w:r>
                        </w:p>
                        <w:p w14:paraId="24734B42" w14:textId="77777777" w:rsidR="00A95F7B" w:rsidRDefault="00A95F7B">
                          <w:pPr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</w:pPr>
                        </w:p>
                        <w:p w14:paraId="761AF2D9" w14:textId="77777777" w:rsidR="00EF5E30" w:rsidRPr="008D0CB3" w:rsidRDefault="00EF5E30">
                          <w:pPr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  <w:t xml:space="preserve">OT </w:t>
                          </w:r>
                          <w:r w:rsidR="002F7223"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  <w:t>XX</w:t>
                          </w:r>
                        </w:p>
                        <w:p w14:paraId="02E377CE" w14:textId="77777777" w:rsidR="00A95F7B" w:rsidRPr="00390B61" w:rsidRDefault="00A95F7B">
                          <w:pPr>
                            <w:rPr>
                              <w:rFonts w:ascii="Arrus BT" w:hAnsi="Arrus BT"/>
                              <w:b/>
                              <w:sz w:val="20"/>
                              <w:szCs w:val="20"/>
                            </w:rPr>
                          </w:pPr>
                          <w:r w:rsidRPr="00943447">
                            <w:rPr>
                              <w:b/>
                              <w:sz w:val="20"/>
                              <w:szCs w:val="20"/>
                            </w:rPr>
                            <w:t>39</w:t>
                          </w:r>
                          <w:r w:rsidR="002F7223">
                            <w:rPr>
                              <w:b/>
                              <w:sz w:val="20"/>
                              <w:szCs w:val="20"/>
                            </w:rPr>
                            <w:t>xxx</w:t>
                          </w:r>
                          <w:r w:rsidRPr="00390B61">
                            <w:rPr>
                              <w:rFonts w:ascii="Arrus BT" w:hAnsi="Arrus BT"/>
                              <w:b/>
                              <w:sz w:val="20"/>
                              <w:szCs w:val="20"/>
                            </w:rPr>
                            <w:t xml:space="preserve"> </w:t>
                          </w:r>
                          <w:r w:rsidR="002F7223">
                            <w:rPr>
                              <w:rFonts w:ascii="Arrus BT" w:hAnsi="Arrus BT"/>
                              <w:b/>
                              <w:sz w:val="20"/>
                              <w:szCs w:val="20"/>
                            </w:rPr>
                            <w:t>XXXX</w:t>
                          </w:r>
                        </w:p>
                        <w:p w14:paraId="6B77CECF" w14:textId="77777777" w:rsidR="00A95F7B" w:rsidRPr="001176AD" w:rsidRDefault="002F7223">
                          <w:pPr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  <w:t>XXX</w:t>
                          </w:r>
                          <w:r w:rsidR="00EF5E30"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  <w:t xml:space="preserve"> Straße </w:t>
                          </w:r>
                          <w:r>
                            <w:rPr>
                              <w:sz w:val="16"/>
                              <w:szCs w:val="16"/>
                            </w:rPr>
                            <w:t>1</w:t>
                          </w:r>
                        </w:p>
                        <w:p w14:paraId="6E45C526" w14:textId="77777777" w:rsidR="00A95F7B" w:rsidRPr="001176AD" w:rsidRDefault="00A95F7B">
                          <w:pPr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</w:pPr>
                        </w:p>
                        <w:p w14:paraId="05A92D95" w14:textId="77777777" w:rsidR="00A95F7B" w:rsidRPr="001176AD" w:rsidRDefault="002631F2" w:rsidP="001176AD">
                          <w:pPr>
                            <w:tabs>
                              <w:tab w:val="left" w:pos="1134"/>
                            </w:tabs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  <w:t>Telefon</w:t>
                          </w:r>
                          <w:r w:rsidR="00A95F7B" w:rsidRPr="001176AD"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  <w:tab/>
                          </w:r>
                          <w:r w:rsidR="00A95F7B" w:rsidRPr="00943447">
                            <w:rPr>
                              <w:sz w:val="16"/>
                              <w:szCs w:val="16"/>
                            </w:rPr>
                            <w:t>039</w:t>
                          </w:r>
                          <w:r w:rsidR="002F7223">
                            <w:rPr>
                              <w:sz w:val="16"/>
                              <w:szCs w:val="16"/>
                            </w:rPr>
                            <w:t>xxx</w:t>
                          </w:r>
                          <w:r w:rsidR="00A95F7B" w:rsidRPr="00943447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2F7223">
                            <w:rPr>
                              <w:sz w:val="16"/>
                              <w:szCs w:val="16"/>
                            </w:rPr>
                            <w:t>xxx</w:t>
                          </w:r>
                        </w:p>
                        <w:p w14:paraId="46465A76" w14:textId="77777777" w:rsidR="00A95F7B" w:rsidRDefault="002631F2" w:rsidP="001176AD">
                          <w:pPr>
                            <w:tabs>
                              <w:tab w:val="left" w:pos="1134"/>
                            </w:tabs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  <w:t>Fax</w:t>
                          </w:r>
                          <w:r w:rsidR="00A95F7B" w:rsidRPr="001176AD"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  <w:tab/>
                          </w:r>
                          <w:r w:rsidR="002F7223" w:rsidRPr="00943447">
                            <w:rPr>
                              <w:sz w:val="16"/>
                              <w:szCs w:val="16"/>
                            </w:rPr>
                            <w:t>039</w:t>
                          </w:r>
                          <w:r w:rsidR="002F7223">
                            <w:rPr>
                              <w:sz w:val="16"/>
                              <w:szCs w:val="16"/>
                            </w:rPr>
                            <w:t>xxx</w:t>
                          </w:r>
                          <w:r w:rsidR="002F7223" w:rsidRPr="00943447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="002F7223">
                            <w:rPr>
                              <w:sz w:val="16"/>
                              <w:szCs w:val="16"/>
                            </w:rPr>
                            <w:t>xxx</w:t>
                          </w:r>
                        </w:p>
                        <w:p w14:paraId="14093697" w14:textId="77777777" w:rsidR="00A95F7B" w:rsidRDefault="00A95F7B" w:rsidP="001176AD">
                          <w:pPr>
                            <w:tabs>
                              <w:tab w:val="left" w:pos="1134"/>
                            </w:tabs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</w:pPr>
                        </w:p>
                        <w:p w14:paraId="407FEA8A" w14:textId="77777777" w:rsidR="00A95F7B" w:rsidRDefault="00A95F7B" w:rsidP="001176AD">
                          <w:pPr>
                            <w:tabs>
                              <w:tab w:val="left" w:pos="1134"/>
                            </w:tabs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  <w:t>E-Mail</w:t>
                          </w:r>
                          <w:r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  <w:tab/>
                          </w:r>
                          <w:r w:rsidR="002F7223"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  <w:t>xx@xx</w:t>
                          </w:r>
                          <w:r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  <w:t>.de</w:t>
                          </w:r>
                        </w:p>
                        <w:p w14:paraId="06558601" w14:textId="77777777" w:rsidR="00A95F7B" w:rsidRDefault="00A95F7B" w:rsidP="001176AD">
                          <w:pPr>
                            <w:tabs>
                              <w:tab w:val="left" w:pos="1134"/>
                            </w:tabs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  <w:t>Homepage</w:t>
                          </w:r>
                          <w:r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  <w:tab/>
                          </w:r>
                          <w:hyperlink r:id="rId1" w:history="1">
                            <w:r w:rsidR="002F7223" w:rsidRPr="00CD4B3E">
                              <w:rPr>
                                <w:rStyle w:val="Hyperlink"/>
                                <w:rFonts w:ascii="Arrus BT" w:hAnsi="Arrus BT"/>
                                <w:sz w:val="16"/>
                                <w:szCs w:val="16"/>
                              </w:rPr>
                              <w:t>www.XXX.de</w:t>
                            </w:r>
                          </w:hyperlink>
                        </w:p>
                        <w:p w14:paraId="1A028DFC" w14:textId="77777777" w:rsidR="002F7223" w:rsidRDefault="002F7223" w:rsidP="001176AD">
                          <w:pPr>
                            <w:tabs>
                              <w:tab w:val="left" w:pos="1134"/>
                            </w:tabs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</w:pPr>
                        </w:p>
                        <w:p w14:paraId="6F0DCA2C" w14:textId="77777777" w:rsidR="002F7223" w:rsidRDefault="002F7223" w:rsidP="001176AD">
                          <w:pPr>
                            <w:tabs>
                              <w:tab w:val="left" w:pos="1134"/>
                            </w:tabs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</w:pPr>
                        </w:p>
                        <w:p w14:paraId="7F11DAB7" w14:textId="4AB0E06A" w:rsidR="002F7223" w:rsidRPr="002F7223" w:rsidRDefault="000F1E86" w:rsidP="001176AD">
                          <w:pPr>
                            <w:tabs>
                              <w:tab w:val="left" w:pos="1134"/>
                            </w:tabs>
                            <w:rPr>
                              <w:sz w:val="20"/>
                              <w:szCs w:val="16"/>
                            </w:rPr>
                          </w:pPr>
                          <w:r>
                            <w:rPr>
                              <w:sz w:val="20"/>
                              <w:szCs w:val="16"/>
                            </w:rPr>
                            <w:t>Bernburg</w:t>
                          </w:r>
                          <w:r w:rsidR="002F7223" w:rsidRPr="002F7223">
                            <w:rPr>
                              <w:sz w:val="20"/>
                              <w:szCs w:val="16"/>
                            </w:rPr>
                            <w:t>, 03.06.202</w:t>
                          </w:r>
                          <w:r>
                            <w:rPr>
                              <w:sz w:val="20"/>
                              <w:szCs w:val="16"/>
                            </w:rPr>
                            <w:t>5</w:t>
                          </w:r>
                        </w:p>
                        <w:p w14:paraId="6B008B80" w14:textId="77777777" w:rsidR="002F7223" w:rsidRPr="001176AD" w:rsidRDefault="002F7223" w:rsidP="002F7223">
                          <w:pPr>
                            <w:tabs>
                              <w:tab w:val="left" w:pos="2127"/>
                            </w:tabs>
                            <w:spacing w:before="1560"/>
                            <w:jc w:val="right"/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Jessen, 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instrText xml:space="preserve"> DATE   \* MERGEFORMAT </w:instrTex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0F1E86">
                            <w:rPr>
                              <w:rFonts w:ascii="Arial" w:hAnsi="Arial" w:cs="Arial"/>
                              <w:noProof/>
                              <w:sz w:val="22"/>
                              <w:szCs w:val="22"/>
                            </w:rPr>
                            <w:t>01.08.2025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  <w:p w14:paraId="0EF4926F" w14:textId="77777777" w:rsidR="002F7223" w:rsidRDefault="002F7223" w:rsidP="001176AD">
                          <w:pPr>
                            <w:tabs>
                              <w:tab w:val="left" w:pos="1134"/>
                            </w:tabs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</w:pPr>
                        </w:p>
                        <w:p w14:paraId="57A25336" w14:textId="77777777" w:rsidR="002F7223" w:rsidRPr="001176AD" w:rsidRDefault="002F7223" w:rsidP="002F7223">
                          <w:pPr>
                            <w:tabs>
                              <w:tab w:val="left" w:pos="2127"/>
                            </w:tabs>
                            <w:spacing w:before="1560"/>
                            <w:jc w:val="right"/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Jesse</w:t>
                          </w:r>
                          <w:r w:rsidRPr="001176AD"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095F22E0" w14:textId="77777777" w:rsidR="002F7223" w:rsidRDefault="002F7223" w:rsidP="001176AD">
                          <w:pPr>
                            <w:tabs>
                              <w:tab w:val="left" w:pos="1134"/>
                            </w:tabs>
                            <w:rPr>
                              <w:rFonts w:ascii="Arrus BT" w:hAnsi="Arrus BT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917B4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284pt;margin-top:58.2pt;width:202.9pt;height:22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" filled="f" stroked="f">
              <v:textbox>
                <w:txbxContent>
                  <w:p w14:paraId="1D0C7C7C" w14:textId="64E8FB3F" w:rsidR="00A95F7B" w:rsidRPr="002F7D35" w:rsidRDefault="002F7223">
                    <w:pPr>
                      <w:rPr>
                        <w:rFonts w:ascii="Arrus BT" w:hAnsi="Arrus BT"/>
                        <w:color w:val="186618"/>
                      </w:rPr>
                    </w:pPr>
                    <w:r>
                      <w:rPr>
                        <w:rFonts w:ascii="Arrus BT" w:hAnsi="Arrus BT"/>
                        <w:b/>
                        <w:color w:val="186618"/>
                        <w:sz w:val="36"/>
                        <w:szCs w:val="36"/>
                      </w:rPr>
                      <w:t xml:space="preserve">Grüne </w:t>
                    </w:r>
                    <w:r w:rsidR="000F1E86">
                      <w:rPr>
                        <w:rFonts w:ascii="Arrus BT" w:hAnsi="Arrus BT"/>
                        <w:b/>
                        <w:color w:val="186618"/>
                        <w:sz w:val="36"/>
                        <w:szCs w:val="36"/>
                      </w:rPr>
                      <w:t>Wege</w:t>
                    </w:r>
                  </w:p>
                  <w:p w14:paraId="03105401" w14:textId="77777777" w:rsidR="00A95F7B" w:rsidRPr="002F7D35" w:rsidRDefault="002F7223">
                    <w:pPr>
                      <w:rPr>
                        <w:rFonts w:ascii="Arrus BT" w:hAnsi="Arrus BT"/>
                        <w:color w:val="186618"/>
                        <w:sz w:val="20"/>
                        <w:szCs w:val="20"/>
                      </w:rPr>
                    </w:pPr>
                    <w:r>
                      <w:rPr>
                        <w:rFonts w:ascii="Arrus BT" w:hAnsi="Arrus BT"/>
                        <w:color w:val="186618"/>
                        <w:sz w:val="20"/>
                        <w:szCs w:val="20"/>
                      </w:rPr>
                      <w:t>Agrarbetrieb e.G.</w:t>
                    </w:r>
                  </w:p>
                  <w:p w14:paraId="24734B42" w14:textId="77777777" w:rsidR="00A95F7B" w:rsidRDefault="00A95F7B">
                    <w:pPr>
                      <w:rPr>
                        <w:rFonts w:ascii="Arrus BT" w:hAnsi="Arrus BT"/>
                        <w:sz w:val="16"/>
                        <w:szCs w:val="16"/>
                      </w:rPr>
                    </w:pPr>
                  </w:p>
                  <w:p w14:paraId="761AF2D9" w14:textId="77777777" w:rsidR="00EF5E30" w:rsidRPr="008D0CB3" w:rsidRDefault="00EF5E30">
                    <w:pPr>
                      <w:rPr>
                        <w:rFonts w:ascii="Arrus BT" w:hAnsi="Arrus BT"/>
                        <w:sz w:val="16"/>
                        <w:szCs w:val="16"/>
                      </w:rPr>
                    </w:pPr>
                    <w:r>
                      <w:rPr>
                        <w:rFonts w:ascii="Arrus BT" w:hAnsi="Arrus BT"/>
                        <w:sz w:val="16"/>
                        <w:szCs w:val="16"/>
                      </w:rPr>
                      <w:t xml:space="preserve">OT </w:t>
                    </w:r>
                    <w:r w:rsidR="002F7223">
                      <w:rPr>
                        <w:rFonts w:ascii="Arrus BT" w:hAnsi="Arrus BT"/>
                        <w:sz w:val="16"/>
                        <w:szCs w:val="16"/>
                      </w:rPr>
                      <w:t>XX</w:t>
                    </w:r>
                  </w:p>
                  <w:p w14:paraId="02E377CE" w14:textId="77777777" w:rsidR="00A95F7B" w:rsidRPr="00390B61" w:rsidRDefault="00A95F7B">
                    <w:pPr>
                      <w:rPr>
                        <w:rFonts w:ascii="Arrus BT" w:hAnsi="Arrus BT"/>
                        <w:b/>
                        <w:sz w:val="20"/>
                        <w:szCs w:val="20"/>
                      </w:rPr>
                    </w:pPr>
                    <w:r w:rsidRPr="00943447">
                      <w:rPr>
                        <w:b/>
                        <w:sz w:val="20"/>
                        <w:szCs w:val="20"/>
                      </w:rPr>
                      <w:t>39</w:t>
                    </w:r>
                    <w:r w:rsidR="002F7223">
                      <w:rPr>
                        <w:b/>
                        <w:sz w:val="20"/>
                        <w:szCs w:val="20"/>
                      </w:rPr>
                      <w:t>xxx</w:t>
                    </w:r>
                    <w:r w:rsidRPr="00390B61">
                      <w:rPr>
                        <w:rFonts w:ascii="Arrus BT" w:hAnsi="Arrus BT"/>
                        <w:b/>
                        <w:sz w:val="20"/>
                        <w:szCs w:val="20"/>
                      </w:rPr>
                      <w:t xml:space="preserve"> </w:t>
                    </w:r>
                    <w:r w:rsidR="002F7223">
                      <w:rPr>
                        <w:rFonts w:ascii="Arrus BT" w:hAnsi="Arrus BT"/>
                        <w:b/>
                        <w:sz w:val="20"/>
                        <w:szCs w:val="20"/>
                      </w:rPr>
                      <w:t>XXXX</w:t>
                    </w:r>
                  </w:p>
                  <w:p w14:paraId="6B77CECF" w14:textId="77777777" w:rsidR="00A95F7B" w:rsidRPr="001176AD" w:rsidRDefault="002F7223">
                    <w:pPr>
                      <w:rPr>
                        <w:rFonts w:ascii="Arrus BT" w:hAnsi="Arrus BT"/>
                        <w:sz w:val="16"/>
                        <w:szCs w:val="16"/>
                      </w:rPr>
                    </w:pPr>
                    <w:r>
                      <w:rPr>
                        <w:rFonts w:ascii="Arrus BT" w:hAnsi="Arrus BT"/>
                        <w:sz w:val="16"/>
                        <w:szCs w:val="16"/>
                      </w:rPr>
                      <w:t>XXX</w:t>
                    </w:r>
                    <w:r w:rsidR="00EF5E30">
                      <w:rPr>
                        <w:rFonts w:ascii="Arrus BT" w:hAnsi="Arrus BT"/>
                        <w:sz w:val="16"/>
                        <w:szCs w:val="16"/>
                      </w:rPr>
                      <w:t xml:space="preserve"> Straße </w:t>
                    </w:r>
                    <w:r>
                      <w:rPr>
                        <w:sz w:val="16"/>
                        <w:szCs w:val="16"/>
                      </w:rPr>
                      <w:t>1</w:t>
                    </w:r>
                  </w:p>
                  <w:p w14:paraId="6E45C526" w14:textId="77777777" w:rsidR="00A95F7B" w:rsidRPr="001176AD" w:rsidRDefault="00A95F7B">
                    <w:pPr>
                      <w:rPr>
                        <w:rFonts w:ascii="Arrus BT" w:hAnsi="Arrus BT"/>
                        <w:sz w:val="16"/>
                        <w:szCs w:val="16"/>
                      </w:rPr>
                    </w:pPr>
                  </w:p>
                  <w:p w14:paraId="05A92D95" w14:textId="77777777" w:rsidR="00A95F7B" w:rsidRPr="001176AD" w:rsidRDefault="002631F2" w:rsidP="001176AD">
                    <w:pPr>
                      <w:tabs>
                        <w:tab w:val="left" w:pos="1134"/>
                      </w:tabs>
                      <w:rPr>
                        <w:rFonts w:ascii="Arrus BT" w:hAnsi="Arrus BT"/>
                        <w:sz w:val="16"/>
                        <w:szCs w:val="16"/>
                      </w:rPr>
                    </w:pPr>
                    <w:r>
                      <w:rPr>
                        <w:rFonts w:ascii="Arrus BT" w:hAnsi="Arrus BT"/>
                        <w:sz w:val="16"/>
                        <w:szCs w:val="16"/>
                      </w:rPr>
                      <w:t>Telefon</w:t>
                    </w:r>
                    <w:r w:rsidR="00A95F7B" w:rsidRPr="001176AD">
                      <w:rPr>
                        <w:rFonts w:ascii="Arrus BT" w:hAnsi="Arrus BT"/>
                        <w:sz w:val="16"/>
                        <w:szCs w:val="16"/>
                      </w:rPr>
                      <w:tab/>
                    </w:r>
                    <w:r w:rsidR="00A95F7B" w:rsidRPr="00943447">
                      <w:rPr>
                        <w:sz w:val="16"/>
                        <w:szCs w:val="16"/>
                      </w:rPr>
                      <w:t>039</w:t>
                    </w:r>
                    <w:r w:rsidR="002F7223">
                      <w:rPr>
                        <w:sz w:val="16"/>
                        <w:szCs w:val="16"/>
                      </w:rPr>
                      <w:t>xxx</w:t>
                    </w:r>
                    <w:r w:rsidR="00A95F7B" w:rsidRPr="00943447">
                      <w:rPr>
                        <w:sz w:val="16"/>
                        <w:szCs w:val="16"/>
                      </w:rPr>
                      <w:t xml:space="preserve"> </w:t>
                    </w:r>
                    <w:r w:rsidR="002F7223">
                      <w:rPr>
                        <w:sz w:val="16"/>
                        <w:szCs w:val="16"/>
                      </w:rPr>
                      <w:t>xxx</w:t>
                    </w:r>
                  </w:p>
                  <w:p w14:paraId="46465A76" w14:textId="77777777" w:rsidR="00A95F7B" w:rsidRDefault="002631F2" w:rsidP="001176AD">
                    <w:pPr>
                      <w:tabs>
                        <w:tab w:val="left" w:pos="1134"/>
                      </w:tabs>
                      <w:rPr>
                        <w:rFonts w:ascii="Arrus BT" w:hAnsi="Arrus BT"/>
                        <w:sz w:val="16"/>
                        <w:szCs w:val="16"/>
                      </w:rPr>
                    </w:pPr>
                    <w:r>
                      <w:rPr>
                        <w:rFonts w:ascii="Arrus BT" w:hAnsi="Arrus BT"/>
                        <w:sz w:val="16"/>
                        <w:szCs w:val="16"/>
                      </w:rPr>
                      <w:t>Fax</w:t>
                    </w:r>
                    <w:r w:rsidR="00A95F7B" w:rsidRPr="001176AD">
                      <w:rPr>
                        <w:rFonts w:ascii="Arrus BT" w:hAnsi="Arrus BT"/>
                        <w:sz w:val="16"/>
                        <w:szCs w:val="16"/>
                      </w:rPr>
                      <w:tab/>
                    </w:r>
                    <w:r w:rsidR="002F7223" w:rsidRPr="00943447">
                      <w:rPr>
                        <w:sz w:val="16"/>
                        <w:szCs w:val="16"/>
                      </w:rPr>
                      <w:t>039</w:t>
                    </w:r>
                    <w:r w:rsidR="002F7223">
                      <w:rPr>
                        <w:sz w:val="16"/>
                        <w:szCs w:val="16"/>
                      </w:rPr>
                      <w:t>xxx</w:t>
                    </w:r>
                    <w:r w:rsidR="002F7223" w:rsidRPr="00943447">
                      <w:rPr>
                        <w:sz w:val="16"/>
                        <w:szCs w:val="16"/>
                      </w:rPr>
                      <w:t xml:space="preserve"> </w:t>
                    </w:r>
                    <w:r w:rsidR="002F7223">
                      <w:rPr>
                        <w:sz w:val="16"/>
                        <w:szCs w:val="16"/>
                      </w:rPr>
                      <w:t>xxx</w:t>
                    </w:r>
                  </w:p>
                  <w:p w14:paraId="14093697" w14:textId="77777777" w:rsidR="00A95F7B" w:rsidRDefault="00A95F7B" w:rsidP="001176AD">
                    <w:pPr>
                      <w:tabs>
                        <w:tab w:val="left" w:pos="1134"/>
                      </w:tabs>
                      <w:rPr>
                        <w:rFonts w:ascii="Arrus BT" w:hAnsi="Arrus BT"/>
                        <w:sz w:val="16"/>
                        <w:szCs w:val="16"/>
                      </w:rPr>
                    </w:pPr>
                  </w:p>
                  <w:p w14:paraId="407FEA8A" w14:textId="77777777" w:rsidR="00A95F7B" w:rsidRDefault="00A95F7B" w:rsidP="001176AD">
                    <w:pPr>
                      <w:tabs>
                        <w:tab w:val="left" w:pos="1134"/>
                      </w:tabs>
                      <w:rPr>
                        <w:rFonts w:ascii="Arrus BT" w:hAnsi="Arrus BT"/>
                        <w:sz w:val="16"/>
                        <w:szCs w:val="16"/>
                      </w:rPr>
                    </w:pPr>
                    <w:r>
                      <w:rPr>
                        <w:rFonts w:ascii="Arrus BT" w:hAnsi="Arrus BT"/>
                        <w:sz w:val="16"/>
                        <w:szCs w:val="16"/>
                      </w:rPr>
                      <w:t>E-Mail</w:t>
                    </w:r>
                    <w:r>
                      <w:rPr>
                        <w:rFonts w:ascii="Arrus BT" w:hAnsi="Arrus BT"/>
                        <w:sz w:val="16"/>
                        <w:szCs w:val="16"/>
                      </w:rPr>
                      <w:tab/>
                    </w:r>
                    <w:r w:rsidR="002F7223">
                      <w:rPr>
                        <w:rFonts w:ascii="Arrus BT" w:hAnsi="Arrus BT"/>
                        <w:sz w:val="16"/>
                        <w:szCs w:val="16"/>
                      </w:rPr>
                      <w:t>xx@xx</w:t>
                    </w:r>
                    <w:r>
                      <w:rPr>
                        <w:rFonts w:ascii="Arrus BT" w:hAnsi="Arrus BT"/>
                        <w:sz w:val="16"/>
                        <w:szCs w:val="16"/>
                      </w:rPr>
                      <w:t>.de</w:t>
                    </w:r>
                  </w:p>
                  <w:p w14:paraId="06558601" w14:textId="77777777" w:rsidR="00A95F7B" w:rsidRDefault="00A95F7B" w:rsidP="001176AD">
                    <w:pPr>
                      <w:tabs>
                        <w:tab w:val="left" w:pos="1134"/>
                      </w:tabs>
                      <w:rPr>
                        <w:rFonts w:ascii="Arrus BT" w:hAnsi="Arrus BT"/>
                        <w:sz w:val="16"/>
                        <w:szCs w:val="16"/>
                      </w:rPr>
                    </w:pPr>
                    <w:r>
                      <w:rPr>
                        <w:rFonts w:ascii="Arrus BT" w:hAnsi="Arrus BT"/>
                        <w:sz w:val="16"/>
                        <w:szCs w:val="16"/>
                      </w:rPr>
                      <w:t>Homepage</w:t>
                    </w:r>
                    <w:r>
                      <w:rPr>
                        <w:rFonts w:ascii="Arrus BT" w:hAnsi="Arrus BT"/>
                        <w:sz w:val="16"/>
                        <w:szCs w:val="16"/>
                      </w:rPr>
                      <w:tab/>
                    </w:r>
                    <w:hyperlink r:id="rId2" w:history="1">
                      <w:r w:rsidR="002F7223" w:rsidRPr="00CD4B3E">
                        <w:rPr>
                          <w:rStyle w:val="Hyperlink"/>
                          <w:rFonts w:ascii="Arrus BT" w:hAnsi="Arrus BT"/>
                          <w:sz w:val="16"/>
                          <w:szCs w:val="16"/>
                        </w:rPr>
                        <w:t>www.XXX.de</w:t>
                      </w:r>
                    </w:hyperlink>
                  </w:p>
                  <w:p w14:paraId="1A028DFC" w14:textId="77777777" w:rsidR="002F7223" w:rsidRDefault="002F7223" w:rsidP="001176AD">
                    <w:pPr>
                      <w:tabs>
                        <w:tab w:val="left" w:pos="1134"/>
                      </w:tabs>
                      <w:rPr>
                        <w:rFonts w:ascii="Arrus BT" w:hAnsi="Arrus BT"/>
                        <w:sz w:val="16"/>
                        <w:szCs w:val="16"/>
                      </w:rPr>
                    </w:pPr>
                  </w:p>
                  <w:p w14:paraId="6F0DCA2C" w14:textId="77777777" w:rsidR="002F7223" w:rsidRDefault="002F7223" w:rsidP="001176AD">
                    <w:pPr>
                      <w:tabs>
                        <w:tab w:val="left" w:pos="1134"/>
                      </w:tabs>
                      <w:rPr>
                        <w:rFonts w:ascii="Arrus BT" w:hAnsi="Arrus BT"/>
                        <w:sz w:val="16"/>
                        <w:szCs w:val="16"/>
                      </w:rPr>
                    </w:pPr>
                  </w:p>
                  <w:p w14:paraId="7F11DAB7" w14:textId="4AB0E06A" w:rsidR="002F7223" w:rsidRPr="002F7223" w:rsidRDefault="000F1E86" w:rsidP="001176AD">
                    <w:pPr>
                      <w:tabs>
                        <w:tab w:val="left" w:pos="1134"/>
                      </w:tabs>
                      <w:rPr>
                        <w:sz w:val="20"/>
                        <w:szCs w:val="16"/>
                      </w:rPr>
                    </w:pPr>
                    <w:r>
                      <w:rPr>
                        <w:sz w:val="20"/>
                        <w:szCs w:val="16"/>
                      </w:rPr>
                      <w:t>Bernburg</w:t>
                    </w:r>
                    <w:r w:rsidR="002F7223" w:rsidRPr="002F7223">
                      <w:rPr>
                        <w:sz w:val="20"/>
                        <w:szCs w:val="16"/>
                      </w:rPr>
                      <w:t>, 03.06.202</w:t>
                    </w:r>
                    <w:r>
                      <w:rPr>
                        <w:sz w:val="20"/>
                        <w:szCs w:val="16"/>
                      </w:rPr>
                      <w:t>5</w:t>
                    </w:r>
                  </w:p>
                  <w:p w14:paraId="6B008B80" w14:textId="77777777" w:rsidR="002F7223" w:rsidRPr="001176AD" w:rsidRDefault="002F7223" w:rsidP="002F7223">
                    <w:pPr>
                      <w:tabs>
                        <w:tab w:val="left" w:pos="2127"/>
                      </w:tabs>
                      <w:spacing w:before="1560"/>
                      <w:jc w:val="right"/>
                      <w:rPr>
                        <w:rFonts w:ascii="Arrus BT" w:hAnsi="Arrus BT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Jessen, </w:t>
                    </w: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instrText xml:space="preserve"> DATE   \* MERGEFORMAT </w:instrText>
                    </w: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fldChar w:fldCharType="separate"/>
                    </w:r>
                    <w:r w:rsidR="000F1E86">
                      <w:rPr>
                        <w:rFonts w:ascii="Arial" w:hAnsi="Arial" w:cs="Arial"/>
                        <w:noProof/>
                        <w:sz w:val="22"/>
                        <w:szCs w:val="22"/>
                      </w:rPr>
                      <w:t>01.08.2025</w:t>
                    </w: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fldChar w:fldCharType="end"/>
                    </w:r>
                  </w:p>
                  <w:p w14:paraId="0EF4926F" w14:textId="77777777" w:rsidR="002F7223" w:rsidRDefault="002F7223" w:rsidP="001176AD">
                    <w:pPr>
                      <w:tabs>
                        <w:tab w:val="left" w:pos="1134"/>
                      </w:tabs>
                      <w:rPr>
                        <w:rFonts w:ascii="Arrus BT" w:hAnsi="Arrus BT"/>
                        <w:sz w:val="16"/>
                        <w:szCs w:val="16"/>
                      </w:rPr>
                    </w:pPr>
                  </w:p>
                  <w:p w14:paraId="57A25336" w14:textId="77777777" w:rsidR="002F7223" w:rsidRPr="001176AD" w:rsidRDefault="002F7223" w:rsidP="002F7223">
                    <w:pPr>
                      <w:tabs>
                        <w:tab w:val="left" w:pos="2127"/>
                      </w:tabs>
                      <w:spacing w:before="1560"/>
                      <w:jc w:val="right"/>
                      <w:rPr>
                        <w:rFonts w:ascii="Arrus BT" w:hAnsi="Arrus BT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Jesse</w:t>
                    </w:r>
                    <w:r w:rsidRPr="001176AD">
                      <w:rPr>
                        <w:rFonts w:ascii="Arrus BT" w:hAnsi="Arrus BT"/>
                        <w:sz w:val="16"/>
                        <w:szCs w:val="16"/>
                      </w:rPr>
                      <w:t xml:space="preserve"> </w:t>
                    </w:r>
                  </w:p>
                  <w:p w14:paraId="095F22E0" w14:textId="77777777" w:rsidR="002F7223" w:rsidRDefault="002F7223" w:rsidP="001176AD">
                    <w:pPr>
                      <w:tabs>
                        <w:tab w:val="left" w:pos="1134"/>
                      </w:tabs>
                      <w:rPr>
                        <w:rFonts w:ascii="Arrus BT" w:hAnsi="Arrus BT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0A26FF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0D6B587" wp14:editId="67FECD90">
              <wp:simplePos x="0" y="0"/>
              <wp:positionH relativeFrom="page">
                <wp:posOffset>144145</wp:posOffset>
              </wp:positionH>
              <wp:positionV relativeFrom="page">
                <wp:posOffset>7560945</wp:posOffset>
              </wp:positionV>
              <wp:extent cx="144145" cy="0"/>
              <wp:effectExtent l="10795" t="7620" r="6985" b="11430"/>
              <wp:wrapNone/>
              <wp:docPr id="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441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CD58D2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1.35pt,595.35pt" to="22.7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sl+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">
              <w10:wrap anchorx="page" anchory="page"/>
            </v:line>
          </w:pict>
        </mc:Fallback>
      </mc:AlternateContent>
    </w:r>
    <w:r w:rsidRPr="000A26FF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520FF21" wp14:editId="4DE86B74">
              <wp:simplePos x="0" y="0"/>
              <wp:positionH relativeFrom="page">
                <wp:posOffset>107950</wp:posOffset>
              </wp:positionH>
              <wp:positionV relativeFrom="page">
                <wp:posOffset>5346700</wp:posOffset>
              </wp:positionV>
              <wp:extent cx="179705" cy="0"/>
              <wp:effectExtent l="12700" t="12700" r="7620" b="63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572773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.5pt,421pt" to="22.65pt,4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Fkf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">
              <w10:wrap anchorx="page" anchory="page"/>
            </v:line>
          </w:pict>
        </mc:Fallback>
      </mc:AlternateContent>
    </w:r>
    <w:r w:rsidRPr="000A26FF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6F3281" wp14:editId="0CF17840">
              <wp:simplePos x="0" y="0"/>
              <wp:positionH relativeFrom="page">
                <wp:posOffset>144145</wp:posOffset>
              </wp:positionH>
              <wp:positionV relativeFrom="page">
                <wp:posOffset>3780790</wp:posOffset>
              </wp:positionV>
              <wp:extent cx="144145" cy="0"/>
              <wp:effectExtent l="10795" t="8890" r="6985" b="1016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441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0D92E0"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1.35pt,297.7pt" to="22.7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P78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A250E"/>
    <w:multiLevelType w:val="hybridMultilevel"/>
    <w:tmpl w:val="BBBED9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A1E8B"/>
    <w:multiLevelType w:val="hybridMultilevel"/>
    <w:tmpl w:val="D9AE6D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59"/>
  <w:hyphenationZone w:val="425"/>
  <w:drawingGridHorizontalSpacing w:val="284"/>
  <w:drawingGridVerticalSpacing w:val="3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393"/>
    <w:rsid w:val="00015E79"/>
    <w:rsid w:val="00053C71"/>
    <w:rsid w:val="00072CC6"/>
    <w:rsid w:val="00081E71"/>
    <w:rsid w:val="00083325"/>
    <w:rsid w:val="000929BF"/>
    <w:rsid w:val="000A26FF"/>
    <w:rsid w:val="000E1BB7"/>
    <w:rsid w:val="000E633A"/>
    <w:rsid w:val="000F1E86"/>
    <w:rsid w:val="001176AD"/>
    <w:rsid w:val="00136BD1"/>
    <w:rsid w:val="00145CBE"/>
    <w:rsid w:val="00181E4E"/>
    <w:rsid w:val="00186E1E"/>
    <w:rsid w:val="00197536"/>
    <w:rsid w:val="001A4DBA"/>
    <w:rsid w:val="001B781C"/>
    <w:rsid w:val="001B7820"/>
    <w:rsid w:val="001E629D"/>
    <w:rsid w:val="001F5A85"/>
    <w:rsid w:val="002631F2"/>
    <w:rsid w:val="00273040"/>
    <w:rsid w:val="002823C0"/>
    <w:rsid w:val="00284F7F"/>
    <w:rsid w:val="00296693"/>
    <w:rsid w:val="002A2E75"/>
    <w:rsid w:val="002B04EB"/>
    <w:rsid w:val="002D48D1"/>
    <w:rsid w:val="002E368F"/>
    <w:rsid w:val="002F7223"/>
    <w:rsid w:val="002F7D35"/>
    <w:rsid w:val="00302BE7"/>
    <w:rsid w:val="00350902"/>
    <w:rsid w:val="00390B61"/>
    <w:rsid w:val="00393A11"/>
    <w:rsid w:val="003964CD"/>
    <w:rsid w:val="003D0887"/>
    <w:rsid w:val="003D4A2A"/>
    <w:rsid w:val="003E7175"/>
    <w:rsid w:val="003F7515"/>
    <w:rsid w:val="0041482D"/>
    <w:rsid w:val="0043238F"/>
    <w:rsid w:val="00470494"/>
    <w:rsid w:val="00490C86"/>
    <w:rsid w:val="004B6236"/>
    <w:rsid w:val="004C21A1"/>
    <w:rsid w:val="004C2EB7"/>
    <w:rsid w:val="004C33AE"/>
    <w:rsid w:val="004D1C3F"/>
    <w:rsid w:val="005123FB"/>
    <w:rsid w:val="005170A9"/>
    <w:rsid w:val="005171A3"/>
    <w:rsid w:val="00517818"/>
    <w:rsid w:val="00530385"/>
    <w:rsid w:val="00550459"/>
    <w:rsid w:val="00551CF6"/>
    <w:rsid w:val="00552F28"/>
    <w:rsid w:val="00587AD9"/>
    <w:rsid w:val="005B2FF0"/>
    <w:rsid w:val="005D045F"/>
    <w:rsid w:val="005D3499"/>
    <w:rsid w:val="005D37FC"/>
    <w:rsid w:val="005E1A74"/>
    <w:rsid w:val="005F691C"/>
    <w:rsid w:val="00602133"/>
    <w:rsid w:val="006145E1"/>
    <w:rsid w:val="00623FD7"/>
    <w:rsid w:val="00692C05"/>
    <w:rsid w:val="00694A9A"/>
    <w:rsid w:val="006D422D"/>
    <w:rsid w:val="006F6C0C"/>
    <w:rsid w:val="00705B71"/>
    <w:rsid w:val="0072479A"/>
    <w:rsid w:val="00736CF6"/>
    <w:rsid w:val="00741B6D"/>
    <w:rsid w:val="0074473C"/>
    <w:rsid w:val="00745B01"/>
    <w:rsid w:val="00764A6F"/>
    <w:rsid w:val="007A4345"/>
    <w:rsid w:val="007B42EE"/>
    <w:rsid w:val="007D5B80"/>
    <w:rsid w:val="00810C02"/>
    <w:rsid w:val="00823BE2"/>
    <w:rsid w:val="00840AB1"/>
    <w:rsid w:val="00863CE8"/>
    <w:rsid w:val="0088102E"/>
    <w:rsid w:val="0088457B"/>
    <w:rsid w:val="00886ED6"/>
    <w:rsid w:val="008C75AD"/>
    <w:rsid w:val="008D0CB3"/>
    <w:rsid w:val="008D1AFC"/>
    <w:rsid w:val="008D380A"/>
    <w:rsid w:val="008E4EBE"/>
    <w:rsid w:val="008E7791"/>
    <w:rsid w:val="008F5AB6"/>
    <w:rsid w:val="0091202F"/>
    <w:rsid w:val="00936575"/>
    <w:rsid w:val="00943447"/>
    <w:rsid w:val="00955A08"/>
    <w:rsid w:val="00960A63"/>
    <w:rsid w:val="00966894"/>
    <w:rsid w:val="009739C1"/>
    <w:rsid w:val="00977CC8"/>
    <w:rsid w:val="009843D9"/>
    <w:rsid w:val="00986E12"/>
    <w:rsid w:val="0099154E"/>
    <w:rsid w:val="00992E00"/>
    <w:rsid w:val="009A166D"/>
    <w:rsid w:val="009A31F7"/>
    <w:rsid w:val="009B4EC2"/>
    <w:rsid w:val="009B7EFA"/>
    <w:rsid w:val="009C5703"/>
    <w:rsid w:val="009E0304"/>
    <w:rsid w:val="009E6387"/>
    <w:rsid w:val="009F5407"/>
    <w:rsid w:val="00A01BE1"/>
    <w:rsid w:val="00A05F62"/>
    <w:rsid w:val="00A505E1"/>
    <w:rsid w:val="00A53FC5"/>
    <w:rsid w:val="00A63595"/>
    <w:rsid w:val="00A8297F"/>
    <w:rsid w:val="00A90281"/>
    <w:rsid w:val="00A91FF2"/>
    <w:rsid w:val="00A95F7B"/>
    <w:rsid w:val="00AA12CA"/>
    <w:rsid w:val="00AC4CF9"/>
    <w:rsid w:val="00B13DC0"/>
    <w:rsid w:val="00B148FB"/>
    <w:rsid w:val="00B20C4F"/>
    <w:rsid w:val="00B2519F"/>
    <w:rsid w:val="00B25EF0"/>
    <w:rsid w:val="00B26BD7"/>
    <w:rsid w:val="00B30885"/>
    <w:rsid w:val="00B35411"/>
    <w:rsid w:val="00B358BA"/>
    <w:rsid w:val="00B379ED"/>
    <w:rsid w:val="00B43835"/>
    <w:rsid w:val="00B45DE6"/>
    <w:rsid w:val="00B60223"/>
    <w:rsid w:val="00B86AE4"/>
    <w:rsid w:val="00B95D53"/>
    <w:rsid w:val="00BB4EA1"/>
    <w:rsid w:val="00BB52FA"/>
    <w:rsid w:val="00BC4B82"/>
    <w:rsid w:val="00BC776B"/>
    <w:rsid w:val="00BD1B8C"/>
    <w:rsid w:val="00BD320F"/>
    <w:rsid w:val="00BD62F0"/>
    <w:rsid w:val="00BE1E5E"/>
    <w:rsid w:val="00C009E2"/>
    <w:rsid w:val="00C06F45"/>
    <w:rsid w:val="00C07375"/>
    <w:rsid w:val="00C0763A"/>
    <w:rsid w:val="00C117F4"/>
    <w:rsid w:val="00C13CBA"/>
    <w:rsid w:val="00C156EE"/>
    <w:rsid w:val="00C20C55"/>
    <w:rsid w:val="00C3021C"/>
    <w:rsid w:val="00C337A3"/>
    <w:rsid w:val="00C37E54"/>
    <w:rsid w:val="00C46F18"/>
    <w:rsid w:val="00C47DF0"/>
    <w:rsid w:val="00C500A0"/>
    <w:rsid w:val="00C60127"/>
    <w:rsid w:val="00C76EB9"/>
    <w:rsid w:val="00C77C0C"/>
    <w:rsid w:val="00C93D6F"/>
    <w:rsid w:val="00CB218F"/>
    <w:rsid w:val="00CB5FC5"/>
    <w:rsid w:val="00CD617D"/>
    <w:rsid w:val="00D037A0"/>
    <w:rsid w:val="00D06D9C"/>
    <w:rsid w:val="00D13E84"/>
    <w:rsid w:val="00D15D38"/>
    <w:rsid w:val="00D23393"/>
    <w:rsid w:val="00D25354"/>
    <w:rsid w:val="00D50688"/>
    <w:rsid w:val="00D53311"/>
    <w:rsid w:val="00D57352"/>
    <w:rsid w:val="00D72EED"/>
    <w:rsid w:val="00D77F80"/>
    <w:rsid w:val="00D81FA3"/>
    <w:rsid w:val="00DA2126"/>
    <w:rsid w:val="00DA6034"/>
    <w:rsid w:val="00DB458A"/>
    <w:rsid w:val="00DB7335"/>
    <w:rsid w:val="00DD0277"/>
    <w:rsid w:val="00DE548C"/>
    <w:rsid w:val="00DE61BC"/>
    <w:rsid w:val="00DF4D1E"/>
    <w:rsid w:val="00E01C12"/>
    <w:rsid w:val="00E14C1F"/>
    <w:rsid w:val="00E222A4"/>
    <w:rsid w:val="00E22753"/>
    <w:rsid w:val="00E30D77"/>
    <w:rsid w:val="00E47E0C"/>
    <w:rsid w:val="00E67FD6"/>
    <w:rsid w:val="00EA0BB0"/>
    <w:rsid w:val="00EB3554"/>
    <w:rsid w:val="00EC53E6"/>
    <w:rsid w:val="00ED7A50"/>
    <w:rsid w:val="00EF29B2"/>
    <w:rsid w:val="00EF5E30"/>
    <w:rsid w:val="00F04B08"/>
    <w:rsid w:val="00F16453"/>
    <w:rsid w:val="00F17F3A"/>
    <w:rsid w:val="00F310EE"/>
    <w:rsid w:val="00F4729D"/>
    <w:rsid w:val="00F558BC"/>
    <w:rsid w:val="00F65383"/>
    <w:rsid w:val="00FA563E"/>
    <w:rsid w:val="00FC710F"/>
    <w:rsid w:val="00FD225F"/>
    <w:rsid w:val="00FF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434981"/>
  <w15:chartTrackingRefBased/>
  <w15:docId w15:val="{6F0F4371-A19E-451E-BD3A-1CCDCA5C9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3964C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964C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DE548C"/>
  </w:style>
  <w:style w:type="table" w:styleId="Tabellenraster">
    <w:name w:val="Table Grid"/>
    <w:basedOn w:val="NormaleTabelle"/>
    <w:rsid w:val="00B354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04B08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FC710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basedOn w:val="Absatz-Standardschriftart"/>
    <w:rsid w:val="002F72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XXX.de" TargetMode="External"/><Relationship Id="rId1" Type="http://schemas.openxmlformats.org/officeDocument/2006/relationships/hyperlink" Target="http://www.XXX.d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B&#246;rdeland\Anwendungsdaten\Microsoft\Vorlagen\B&#246;rdeland%20GmbH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Bördeland GmbH.dot</Template>
  <TotalTime>0</TotalTime>
  <Pages>1</Pages>
  <Words>124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EDV-BUERO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F. Klinger</dc:creator>
  <cp:keywords/>
  <cp:lastModifiedBy>Stephan, Katharina Marie</cp:lastModifiedBy>
  <cp:revision>4</cp:revision>
  <cp:lastPrinted>2013-02-14T07:15:00Z</cp:lastPrinted>
  <dcterms:created xsi:type="dcterms:W3CDTF">2022-06-03T07:51:00Z</dcterms:created>
  <dcterms:modified xsi:type="dcterms:W3CDTF">2025-08-01T11:14:00Z</dcterms:modified>
</cp:coreProperties>
</file>